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8D009" w14:textId="77777777" w:rsidR="00E503A3" w:rsidRPr="009500C1" w:rsidRDefault="00E503A3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6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НА ДАРЕНИЕ ДОЛИ НЕДВИЖИМОСТИ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503A3" w:rsidRPr="004E0853" w14:paraId="450DCE68" w14:textId="77777777" w:rsidTr="00AB6FA2">
        <w:tc>
          <w:tcPr>
            <w:tcW w:w="10207" w:type="dxa"/>
            <w:vAlign w:val="center"/>
          </w:tcPr>
          <w:p w14:paraId="2D51DACA" w14:textId="77777777" w:rsidR="00E503A3" w:rsidRPr="003A49C5" w:rsidRDefault="00041AEF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384331FA" w14:textId="77777777" w:rsidR="00E503A3" w:rsidRPr="003A49C5" w:rsidRDefault="00E503A3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04E11F50" w14:textId="62FDE496" w:rsidR="00E503A3" w:rsidRPr="00FF7B95" w:rsidRDefault="00E503A3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_____________________________________________________две тысячи </w:t>
            </w:r>
            <w:r w:rsidR="00540101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453025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493E8E" w:rsidRPr="00493E8E">
              <w:rPr>
                <w:rFonts w:ascii="Arial Narrow" w:hAnsi="Arial Narrow"/>
                <w:sz w:val="26"/>
                <w:szCs w:val="26"/>
              </w:rPr>
              <w:t>пятого</w:t>
            </w:r>
            <w:r w:rsidR="00FA5054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B7AEB39" w14:textId="77777777" w:rsidR="00E503A3" w:rsidRPr="00FF7B95" w:rsidRDefault="00E503A3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459EB529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7498BC5C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3A286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 г.,</w:t>
            </w:r>
          </w:p>
          <w:p w14:paraId="227F06CA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3A2865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E34467A" w14:textId="77777777" w:rsidR="00E503A3" w:rsidRPr="00FF7B95" w:rsidRDefault="0083163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E503A3" w:rsidRPr="00FF7B95">
              <w:rPr>
                <w:rFonts w:ascii="Arial Narrow" w:hAnsi="Arial Narrow"/>
                <w:sz w:val="26"/>
                <w:szCs w:val="26"/>
              </w:rPr>
              <w:t>:___________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E503A3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</w:t>
            </w:r>
          </w:p>
          <w:p w14:paraId="3680A105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FAE0977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2AE1377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</w:t>
            </w:r>
            <w:r w:rsidR="003A2865"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</w:t>
            </w:r>
          </w:p>
          <w:p w14:paraId="7B2D922C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1E4D88F0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F8B28D8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831639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________ г.,</w:t>
            </w:r>
          </w:p>
          <w:p w14:paraId="38AAAF26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831639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70E25FE" w14:textId="77777777" w:rsidR="00E503A3" w:rsidRPr="00FF7B95" w:rsidRDefault="0083163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E503A3" w:rsidRPr="00FF7B95">
              <w:rPr>
                <w:rFonts w:ascii="Arial Narrow" w:hAnsi="Arial Narrow"/>
                <w:sz w:val="26"/>
                <w:szCs w:val="26"/>
              </w:rPr>
              <w:t>:________________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E503A3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</w:t>
            </w:r>
          </w:p>
          <w:p w14:paraId="44D424F0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999F6B6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29A70B2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</w:t>
            </w:r>
            <w:r w:rsidR="00831639">
              <w:rPr>
                <w:rFonts w:ascii="Arial Narrow" w:hAnsi="Arial Narrow"/>
                <w:sz w:val="26"/>
                <w:szCs w:val="26"/>
              </w:rPr>
              <w:t>есу: 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</w:t>
            </w:r>
          </w:p>
          <w:p w14:paraId="39E22891" w14:textId="77777777" w:rsidR="00E503A3" w:rsidRPr="00FF7B95" w:rsidRDefault="00E503A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43B1C97" w14:textId="77777777" w:rsidR="00F75DCA" w:rsidRDefault="00E503A3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подарить (Ф.И.О.) </w:t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дата рождения: </w:t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г., зарегистрированному (ой) по адресу: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от моего имени принадлежащую мне по праву общей долевой собственности (размер доли прописью) </w:t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долю в праве собственности на объект недвижимости (квартиры, комнаты, дома, дома с прилегающим земельным участком, незаконченного объект строительства и другие): </w:t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находящийся по адресу: </w:t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="000900F9">
              <w:rPr>
                <w:rFonts w:ascii="Arial Narrow" w:hAnsi="Arial Narrow" w:cs="Times New Roman"/>
                <w:noProof/>
                <w:sz w:val="32"/>
              </w:rPr>
              <w:t>___</w:t>
            </w:r>
            <w:r w:rsidR="000900F9"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</w:t>
            </w:r>
            <w:r w:rsidR="000900F9" w:rsidRPr="00D27486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="000900F9"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</w:t>
            </w:r>
            <w:r w:rsidR="000900F9">
              <w:rPr>
                <w:rFonts w:ascii="Arial Narrow" w:hAnsi="Arial Narrow" w:cs="Times New Roman"/>
                <w:noProof/>
                <w:sz w:val="32"/>
              </w:rPr>
              <w:t>__</w:t>
            </w:r>
            <w:r w:rsidRPr="00E503A3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5AC4A57F" w14:textId="77777777" w:rsidR="00E503A3" w:rsidRPr="007135E3" w:rsidRDefault="00E503A3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подписать от моего имени договор дарения, в случае необходимости подписать соглашение об определении долей в праве собственности на объект недвижимости, зарегистрировать на мое имя право собственности на указанный объект дарения в соответствующем территориальном Управлении Федеральной службы государственной регистрации, кадастра и картографии (Росреестр), с правом подачи заявления на приостановку или отказ от государственной регистрации, заявления о внесении изменений в записи ЕГРН, исправления технических ошибок, в случае необходимости вести дело по межеванию земельного участка, получить свидетельство о государственной регистрации права и иные правоустанавливающие документы, оплачивать тарифы, пошлины, налоги и сборы, расписываться и совершать все действия, связанные с выполнением данных поручений.</w:t>
            </w:r>
          </w:p>
        </w:tc>
      </w:tr>
    </w:tbl>
    <w:p w14:paraId="3DB43A62" w14:textId="77777777" w:rsidR="00E503A3" w:rsidRPr="00AB6FA2" w:rsidRDefault="00E503A3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503A3" w14:paraId="06010FE6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463089D5" w14:textId="77777777" w:rsidR="00E503A3" w:rsidRPr="00FF7B95" w:rsidRDefault="00E503A3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lastRenderedPageBreak/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</w:t>
            </w:r>
            <w:r w:rsidR="00831639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___.</w:t>
            </w:r>
          </w:p>
          <w:p w14:paraId="4F248E1D" w14:textId="77777777" w:rsidR="00E503A3" w:rsidRPr="00FF7B95" w:rsidRDefault="00E503A3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486CD14A" w14:textId="77777777" w:rsidR="00E503A3" w:rsidRPr="00FF7B95" w:rsidRDefault="00E503A3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1A5ED29" w14:textId="77777777" w:rsidR="00E503A3" w:rsidRDefault="00E503A3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587F93D" w14:textId="77777777" w:rsidR="00E503A3" w:rsidRDefault="00E503A3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C716D9A" w14:textId="77777777" w:rsidR="00E503A3" w:rsidRPr="00FF7B95" w:rsidRDefault="00E503A3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5686A1FB" w14:textId="77777777" w:rsidR="00E503A3" w:rsidRPr="004F7E55" w:rsidRDefault="00E503A3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71CBABBD" w14:textId="77777777" w:rsidR="00E503A3" w:rsidRDefault="00E503A3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E503A3" w14:paraId="7CAE63F7" w14:textId="77777777" w:rsidTr="00FA2D64">
        <w:trPr>
          <w:cantSplit/>
        </w:trPr>
        <w:tc>
          <w:tcPr>
            <w:tcW w:w="10240" w:type="dxa"/>
          </w:tcPr>
          <w:p w14:paraId="2B894293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4BCBC1D7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2D83709" w14:textId="5BBA1751" w:rsidR="005D36B7" w:rsidRDefault="005D36B7" w:rsidP="005D36B7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493E8E" w:rsidRPr="00493E8E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1BC43D9F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527CBF13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423A81B0FF744A39A541082D1127F895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16BB0C3A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0D0DC1F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07995CF1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218F4E90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1C5A8F5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66EF6CC8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A2D3430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0337CEC3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F03C098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1E005214" w14:textId="77777777" w:rsidR="005D36B7" w:rsidRDefault="005D36B7" w:rsidP="005D36B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C949F41" w14:textId="0D597EFE" w:rsidR="00E503A3" w:rsidRDefault="005D36B7" w:rsidP="005D36B7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A18DD35F78F14C27888483D3F5601AD5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493DF563" w14:textId="77777777" w:rsidR="00E503A3" w:rsidRDefault="00E503A3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E503A3" w:rsidSect="00E503A3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3244D" w14:textId="77777777" w:rsidR="00B97CCA" w:rsidRDefault="00B97CCA" w:rsidP="00B72228">
      <w:pPr>
        <w:spacing w:line="240" w:lineRule="auto"/>
      </w:pPr>
      <w:r>
        <w:separator/>
      </w:r>
    </w:p>
  </w:endnote>
  <w:endnote w:type="continuationSeparator" w:id="0">
    <w:p w14:paraId="7A4B3E70" w14:textId="77777777" w:rsidR="00B97CCA" w:rsidRDefault="00B97CCA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63C6C" w14:textId="77777777" w:rsidR="00D27EE8" w:rsidRPr="0016338C" w:rsidRDefault="00D27EE8" w:rsidP="0016338C">
    <w:pPr>
      <w:pStyle w:val="a5"/>
      <w:shd w:val="clear" w:color="auto" w:fill="FFFFFF" w:themeFill="background1"/>
      <w:jc w:val="right"/>
      <w:rPr>
        <w:color w:val="000000" w:themeColor="text1"/>
        <w:sz w:val="20"/>
        <w:szCs w:val="20"/>
      </w:rPr>
    </w:pPr>
    <w:r w:rsidRPr="0016338C">
      <w:rPr>
        <w:rFonts w:ascii="Arial Narrow" w:hAnsi="Arial Narrow"/>
        <w:color w:val="000000" w:themeColor="text1"/>
        <w:sz w:val="20"/>
        <w:szCs w:val="20"/>
      </w:rPr>
      <w:t xml:space="preserve">ДОВЕРЕННОСТЬ ФОРМА № </w:t>
    </w:r>
    <w:r w:rsidR="007053E8" w:rsidRPr="00D27486">
      <w:rPr>
        <w:rFonts w:ascii="Arial Narrow" w:hAnsi="Arial Narrow"/>
        <w:noProof/>
        <w:color w:val="000000" w:themeColor="text1"/>
        <w:sz w:val="20"/>
        <w:szCs w:val="20"/>
      </w:rPr>
      <w:t>6</w:t>
    </w:r>
    <w:r w:rsidRPr="0016338C">
      <w:rPr>
        <w:rFonts w:ascii="Arial Narrow" w:hAnsi="Arial Narrow"/>
        <w:color w:val="000000" w:themeColor="text1"/>
        <w:sz w:val="20"/>
        <w:szCs w:val="20"/>
      </w:rPr>
      <w:t xml:space="preserve"> </w:t>
    </w:r>
    <w:r w:rsidR="007053E8" w:rsidRPr="00D27486">
      <w:rPr>
        <w:rFonts w:ascii="Arial Narrow" w:hAnsi="Arial Narrow"/>
        <w:noProof/>
        <w:color w:val="000000" w:themeColor="text1"/>
        <w:sz w:val="20"/>
        <w:szCs w:val="20"/>
      </w:rPr>
      <w:t>НА ДАРЕНИЕ ДОЛИ НЕДВИЖИМОСТИ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2FFFB4" w14:textId="77777777" w:rsidR="00B97CCA" w:rsidRDefault="00B97CCA" w:rsidP="00B72228">
      <w:pPr>
        <w:spacing w:line="240" w:lineRule="auto"/>
      </w:pPr>
      <w:r>
        <w:separator/>
      </w:r>
    </w:p>
  </w:footnote>
  <w:footnote w:type="continuationSeparator" w:id="0">
    <w:p w14:paraId="2D5C2EF0" w14:textId="77777777" w:rsidR="00B97CCA" w:rsidRDefault="00B97CCA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88DFE" w14:textId="77777777" w:rsidR="00D27EE8" w:rsidRPr="00F02BF4" w:rsidRDefault="00D27EE8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055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C51"/>
    <w:rsid w:val="0004070C"/>
    <w:rsid w:val="00041AEF"/>
    <w:rsid w:val="000701B6"/>
    <w:rsid w:val="000707CF"/>
    <w:rsid w:val="000900F9"/>
    <w:rsid w:val="00093CD1"/>
    <w:rsid w:val="000A1D29"/>
    <w:rsid w:val="000B0779"/>
    <w:rsid w:val="000B7242"/>
    <w:rsid w:val="000E34D7"/>
    <w:rsid w:val="0011586B"/>
    <w:rsid w:val="00146180"/>
    <w:rsid w:val="0016338C"/>
    <w:rsid w:val="00164B43"/>
    <w:rsid w:val="00167D3D"/>
    <w:rsid w:val="001C5766"/>
    <w:rsid w:val="001C65E1"/>
    <w:rsid w:val="001F7938"/>
    <w:rsid w:val="0022122D"/>
    <w:rsid w:val="0024500A"/>
    <w:rsid w:val="00255849"/>
    <w:rsid w:val="0026567F"/>
    <w:rsid w:val="00290633"/>
    <w:rsid w:val="002E484A"/>
    <w:rsid w:val="00307AB7"/>
    <w:rsid w:val="00316D6E"/>
    <w:rsid w:val="0032458A"/>
    <w:rsid w:val="00334763"/>
    <w:rsid w:val="003403C2"/>
    <w:rsid w:val="00341897"/>
    <w:rsid w:val="0038430B"/>
    <w:rsid w:val="003A2865"/>
    <w:rsid w:val="003A49C5"/>
    <w:rsid w:val="003A7F24"/>
    <w:rsid w:val="003C2445"/>
    <w:rsid w:val="003C36F7"/>
    <w:rsid w:val="00410C77"/>
    <w:rsid w:val="00453025"/>
    <w:rsid w:val="00461D32"/>
    <w:rsid w:val="00493E8E"/>
    <w:rsid w:val="004D3061"/>
    <w:rsid w:val="004E0853"/>
    <w:rsid w:val="004F0910"/>
    <w:rsid w:val="00535B34"/>
    <w:rsid w:val="00540101"/>
    <w:rsid w:val="00546AC9"/>
    <w:rsid w:val="00574833"/>
    <w:rsid w:val="005840EA"/>
    <w:rsid w:val="005D36B7"/>
    <w:rsid w:val="005D5065"/>
    <w:rsid w:val="005E103A"/>
    <w:rsid w:val="0063674D"/>
    <w:rsid w:val="0064066B"/>
    <w:rsid w:val="006450A9"/>
    <w:rsid w:val="00666C3E"/>
    <w:rsid w:val="00672C59"/>
    <w:rsid w:val="006A6AEF"/>
    <w:rsid w:val="006B785F"/>
    <w:rsid w:val="006F021D"/>
    <w:rsid w:val="0070029B"/>
    <w:rsid w:val="007053E8"/>
    <w:rsid w:val="00712185"/>
    <w:rsid w:val="007135E3"/>
    <w:rsid w:val="00733A99"/>
    <w:rsid w:val="007C6DE4"/>
    <w:rsid w:val="007E1671"/>
    <w:rsid w:val="007E1C84"/>
    <w:rsid w:val="007E47D6"/>
    <w:rsid w:val="0081645E"/>
    <w:rsid w:val="00831639"/>
    <w:rsid w:val="008A5A3A"/>
    <w:rsid w:val="008E7C51"/>
    <w:rsid w:val="00904B32"/>
    <w:rsid w:val="00921C1D"/>
    <w:rsid w:val="009500C1"/>
    <w:rsid w:val="00966DB7"/>
    <w:rsid w:val="0096797E"/>
    <w:rsid w:val="00970F3E"/>
    <w:rsid w:val="00971152"/>
    <w:rsid w:val="00994107"/>
    <w:rsid w:val="009D02DC"/>
    <w:rsid w:val="00A0332E"/>
    <w:rsid w:val="00A06B57"/>
    <w:rsid w:val="00A85205"/>
    <w:rsid w:val="00A866A0"/>
    <w:rsid w:val="00A87B1D"/>
    <w:rsid w:val="00AB0C7E"/>
    <w:rsid w:val="00AB3077"/>
    <w:rsid w:val="00AB6FA2"/>
    <w:rsid w:val="00AC446B"/>
    <w:rsid w:val="00AD6E06"/>
    <w:rsid w:val="00AF471F"/>
    <w:rsid w:val="00B22F7E"/>
    <w:rsid w:val="00B23758"/>
    <w:rsid w:val="00B25606"/>
    <w:rsid w:val="00B40398"/>
    <w:rsid w:val="00B50C8A"/>
    <w:rsid w:val="00B60422"/>
    <w:rsid w:val="00B72228"/>
    <w:rsid w:val="00B87612"/>
    <w:rsid w:val="00B97CCA"/>
    <w:rsid w:val="00BC746B"/>
    <w:rsid w:val="00C27944"/>
    <w:rsid w:val="00C53286"/>
    <w:rsid w:val="00C608EA"/>
    <w:rsid w:val="00C956D9"/>
    <w:rsid w:val="00CC1F26"/>
    <w:rsid w:val="00CD3270"/>
    <w:rsid w:val="00CE4117"/>
    <w:rsid w:val="00D07F43"/>
    <w:rsid w:val="00D27EE8"/>
    <w:rsid w:val="00D75AD9"/>
    <w:rsid w:val="00D93751"/>
    <w:rsid w:val="00D96B82"/>
    <w:rsid w:val="00E26B76"/>
    <w:rsid w:val="00E3150E"/>
    <w:rsid w:val="00E503A3"/>
    <w:rsid w:val="00E812F6"/>
    <w:rsid w:val="00E8143D"/>
    <w:rsid w:val="00F02BF4"/>
    <w:rsid w:val="00F67780"/>
    <w:rsid w:val="00F75DCA"/>
    <w:rsid w:val="00F853FD"/>
    <w:rsid w:val="00F9213E"/>
    <w:rsid w:val="00FA2D64"/>
    <w:rsid w:val="00FA5054"/>
    <w:rsid w:val="00FB5B74"/>
    <w:rsid w:val="00FD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F6E64"/>
  <w15:docId w15:val="{F870F3EE-1851-4E2D-B42F-F62FA2A1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6%20&#1053;&#1040;%20&#1044;&#1040;&#1056;&#1045;&#1053;&#1048;&#1045;%20&#1044;&#1054;&#1051;&#1048;%20&#1053;&#1045;&#1044;&#1042;&#1048;&#1046;&#1048;&#1052;&#1054;&#1057;&#1058;&#1048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23A81B0FF744A39A541082D1127F8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81789B-0C01-4D0E-A32C-EED5298CFB51}"/>
      </w:docPartPr>
      <w:docPartBody>
        <w:p w:rsidR="009B0F86" w:rsidRDefault="009B0F86" w:rsidP="009B0F86">
          <w:pPr>
            <w:pStyle w:val="423A81B0FF744A39A541082D1127F895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A18DD35F78F14C27888483D3F5601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84C8E0-D30D-4705-BEBD-6E6F5B7B1D94}"/>
      </w:docPartPr>
      <w:docPartBody>
        <w:p w:rsidR="009B0F86" w:rsidRDefault="009B0F86" w:rsidP="009B0F86">
          <w:pPr>
            <w:pStyle w:val="A18DD35F78F14C27888483D3F5601AD5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EA"/>
    <w:rsid w:val="001C5766"/>
    <w:rsid w:val="00410C77"/>
    <w:rsid w:val="004F48C1"/>
    <w:rsid w:val="00647675"/>
    <w:rsid w:val="006B60EA"/>
    <w:rsid w:val="007C1C68"/>
    <w:rsid w:val="009B0F86"/>
    <w:rsid w:val="00C6514B"/>
    <w:rsid w:val="00ED498B"/>
    <w:rsid w:val="00F3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0F86"/>
  </w:style>
  <w:style w:type="paragraph" w:customStyle="1" w:styleId="423A81B0FF744A39A541082D1127F895">
    <w:name w:val="423A81B0FF744A39A541082D1127F895"/>
    <w:rsid w:val="009B0F86"/>
    <w:rPr>
      <w:kern w:val="2"/>
      <w14:ligatures w14:val="standardContextual"/>
    </w:rPr>
  </w:style>
  <w:style w:type="paragraph" w:customStyle="1" w:styleId="A18DD35F78F14C27888483D3F5601AD5">
    <w:name w:val="A18DD35F78F14C27888483D3F5601AD5"/>
    <w:rsid w:val="009B0F86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3B618-1353-4759-ADE2-D1E33399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6 НА ДАРЕНИЕ ДОЛИ НЕДВИЖИМОСТИ</Template>
  <TotalTime>2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2021-12-20T09:47:00Z</dcterms:created>
  <dcterms:modified xsi:type="dcterms:W3CDTF">2024-08-09T07:22:00Z</dcterms:modified>
</cp:coreProperties>
</file>